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33"/>
        <w:gridCol w:w="5613"/>
      </w:tblGrid>
      <w:tr w:rsidR="00A11A4C" w:rsidRPr="00212E87">
        <w:trPr>
          <w:trHeight w:val="13478"/>
        </w:trPr>
        <w:tc>
          <w:tcPr>
            <w:tcW w:w="5393" w:type="dxa"/>
          </w:tcPr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4"/>
                <w:szCs w:val="24"/>
                <w:lang w:eastAsia="tr-TR"/>
              </w:rPr>
              <w:t>1)</w:t>
            </w:r>
            <w:r w:rsidRPr="00212E87">
              <w:rPr>
                <w:rFonts w:ascii="Comic Sans MS" w:hAnsi="Comic Sans MS" w:cs="Comic Sans MS"/>
                <w:b/>
                <w:bCs/>
                <w:lang w:eastAsia="tr-TR"/>
              </w:rPr>
              <w:t xml:space="preserve"> Aşağıdaki sayıların okunuşlarını yazınız.(5)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4894:……………………………………………………………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40025:……………………………………………………………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87120:……………………………………………………………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900034:…………………………………………………………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720004:…………………………………………………………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4"/>
                <w:szCs w:val="24"/>
                <w:lang w:eastAsia="tr-TR"/>
              </w:rPr>
              <w:t>2)</w:t>
            </w:r>
            <w:r w:rsidRPr="00212E87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Aşağıda okunuşları verilen sayıları yazınız.</w:t>
            </w:r>
            <w:r w:rsidRPr="00212E87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Yirmi bin kırk altı: 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Altı yüz bin atmış altı:…………………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İki yüz bin yedi yüz sekiz:…………………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Üç yüz atmış bin kırk yedi:…………………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Dokuz yüz dört bin yedi yüz sekiz:…………………</w:t>
            </w: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4"/>
                <w:szCs w:val="24"/>
                <w:lang w:eastAsia="tr-TR"/>
              </w:rPr>
              <w:t>3)</w:t>
            </w:r>
            <w:r w:rsidRPr="00212E87">
              <w:rPr>
                <w:rFonts w:ascii="Comic Sans MS" w:hAnsi="Comic Sans MS" w:cs="Comic Sans MS"/>
                <w:b/>
                <w:bCs/>
                <w:lang w:eastAsia="tr-TR"/>
              </w:rPr>
              <w:t xml:space="preserve"> Aşağıdaki sayıları en yakın onluk ve yüzlüğe yuvarlayınız. </w:t>
            </w:r>
            <w:r w:rsidRPr="00212E87">
              <w:rPr>
                <w:rFonts w:ascii="Comic Sans MS" w:hAnsi="Comic Sans MS" w:cs="Comic Sans MS"/>
                <w:lang w:eastAsia="tr-TR"/>
              </w:rPr>
              <w:t>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5735: 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98359:…………………………………………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145964:…………………………………………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734051:…………………………………………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683749:…………………………………………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4"/>
                <w:szCs w:val="24"/>
                <w:lang w:eastAsia="tr-TR"/>
              </w:rPr>
              <w:t>4)</w:t>
            </w:r>
            <w:r w:rsidRPr="00212E87">
              <w:rPr>
                <w:rFonts w:ascii="Comic Sans MS" w:hAnsi="Comic Sans MS" w:cs="Comic Sans MS"/>
                <w:b/>
                <w:bCs/>
                <w:lang w:eastAsia="tr-TR"/>
              </w:rPr>
              <w:t xml:space="preserve">Aşağıdaki sayıları bir defa kullanmak şartıyla; </w:t>
            </w:r>
            <w:r w:rsidRPr="00212E87">
              <w:rPr>
                <w:rFonts w:ascii="Comic Sans MS" w:hAnsi="Comic Sans MS" w:cs="Comic Sans MS"/>
                <w:lang w:eastAsia="tr-TR"/>
              </w:rPr>
              <w:t>(10)</w:t>
            </w:r>
          </w:p>
          <w:p w:rsidR="00A11A4C" w:rsidRPr="00212E87" w:rsidRDefault="00A11A4C" w:rsidP="00212E87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lang w:eastAsia="tr-TR"/>
              </w:rPr>
            </w:pPr>
            <w:r w:rsidRPr="00212E87">
              <w:rPr>
                <w:rFonts w:ascii="Comic Sans MS" w:hAnsi="Comic Sans MS" w:cs="Comic Sans MS"/>
                <w:b/>
                <w:bCs/>
                <w:i/>
                <w:iCs/>
                <w:lang w:eastAsia="tr-TR"/>
              </w:rPr>
              <w:t>8 , 4 , 3, 5, 0 ,6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- 5 basamaklı en küçük sayı:……………………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- 4 basamaklı en büyük çift sayı :……………………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-  6 basamaklı en büyük sayı:………………………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- 6 basamaklı en küçük tek sayı:………………………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- 5 basamaklı en büyük çift sayı: 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4"/>
                <w:szCs w:val="24"/>
                <w:lang w:eastAsia="tr-TR"/>
              </w:rPr>
              <w:t>5)</w:t>
            </w:r>
            <w:r w:rsidRPr="00212E87">
              <w:rPr>
                <w:rFonts w:ascii="Comic Sans MS" w:hAnsi="Comic Sans MS" w:cs="Comic Sans MS"/>
                <w:b/>
                <w:bCs/>
                <w:lang w:eastAsia="tr-TR"/>
              </w:rPr>
              <w:t>Aşağıda verilen sayıları büyükten küçüğe doğru işaret koyarak sıralayınız.</w:t>
            </w:r>
            <w:r w:rsidRPr="00212E87">
              <w:rPr>
                <w:rFonts w:ascii="Comic Sans MS" w:hAnsi="Comic Sans MS" w:cs="Comic Sans MS"/>
                <w:lang w:eastAsia="tr-TR"/>
              </w:rPr>
              <w:t>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5" o:spid="_x0000_s1026" style="position:absolute;margin-left:171.8pt;margin-top:8.05pt;width:81pt;height:36.75pt;z-index:251653120;visibility:visible" fillcolor="#9cf">
                  <v:textbox>
                    <w:txbxContent>
                      <w:p w:rsidR="00A11A4C" w:rsidRPr="00AE04A6" w:rsidRDefault="00A11A4C" w:rsidP="009661C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645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" o:spid="_x0000_s1027" style="position:absolute;margin-left:90.8pt;margin-top:8.1pt;width:81pt;height:40.5pt;z-index:251652096;visibility:visible" fillcolor="#cff">
                  <v:textbox>
                    <w:txbxContent>
                      <w:p w:rsidR="00A11A4C" w:rsidRPr="00AE04A6" w:rsidRDefault="00A11A4C" w:rsidP="009661C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104893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3" o:spid="_x0000_s1028" style="position:absolute;margin-left:9.8pt;margin-top:8.05pt;width:81pt;height:36.75pt;z-index:251651072;visibility:visible" fillcolor="#9cf">
                  <v:textbox>
                    <w:txbxContent>
                      <w:p w:rsidR="00A11A4C" w:rsidRPr="00AE04A6" w:rsidRDefault="00A11A4C" w:rsidP="009661C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80346</w:t>
                        </w:r>
                      </w:p>
                    </w:txbxContent>
                  </v:textbox>
                </v:oval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" o:spid="_x0000_s1029" style="position:absolute;margin-left:39.8pt;margin-top:8.6pt;width:81pt;height:33pt;z-index:251654144;visibility:visible" fillcolor="#cff">
                  <v:textbox>
                    <w:txbxContent>
                      <w:p w:rsidR="00A11A4C" w:rsidRPr="00AE04A6" w:rsidRDefault="00A11A4C" w:rsidP="009661C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4932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" o:spid="_x0000_s1030" style="position:absolute;margin-left:134.3pt;margin-top:8.6pt;width:81pt;height:40.5pt;z-index:251655168;visibility:visible" fillcolor="#cff">
                  <v:textbox>
                    <w:txbxContent>
                      <w:p w:rsidR="00A11A4C" w:rsidRPr="00AE04A6" w:rsidRDefault="00A11A4C" w:rsidP="009661C3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89005</w:t>
                        </w:r>
                      </w:p>
                    </w:txbxContent>
                  </v:textbox>
                </v:oval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>…………………………………………………………………………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  <w:lang w:eastAsia="tr-TR"/>
              </w:rPr>
              <w:t>10)</w:t>
            </w:r>
            <w:r w:rsidRPr="00212E87">
              <w:rPr>
                <w:b/>
                <w:bCs/>
                <w:sz w:val="24"/>
                <w:szCs w:val="24"/>
              </w:rPr>
              <w:t>Aşağıda çözümlenişi verilmiş sayıları bulunuz?(5)</w:t>
            </w: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A)</w:t>
            </w:r>
            <w:r w:rsidRPr="00212E87">
              <w:rPr>
                <w:rFonts w:ascii="Arial" w:hAnsi="Arial" w:cs="Arial"/>
                <w:sz w:val="24"/>
                <w:szCs w:val="24"/>
              </w:rPr>
              <w:t>( 6 on binlik)+(8 binlik)+(3 yüzlük)+(8 onluk)+                  (5 birlik)   = …………..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B)</w:t>
            </w:r>
            <w:r w:rsidRPr="00212E87">
              <w:rPr>
                <w:rFonts w:ascii="Arial" w:hAnsi="Arial" w:cs="Arial"/>
                <w:sz w:val="24"/>
                <w:szCs w:val="24"/>
              </w:rPr>
              <w:t>2x100 000 + 4x 1 000+ 5x100+ 3x10  =…………….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11)</w:t>
            </w:r>
            <w:r w:rsidRPr="00212E87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>(5 puan)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b/>
                <w:bCs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12)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>Aşağıda bölükleri verilen doğal sayıyı yazınız. ( 5 )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group id="Grup 40" o:spid="_x0000_s1031" style="position:absolute;margin-left:-1.45pt;margin-top:5.2pt;width:256.5pt;height:47.5pt;z-index:251659264" coordorigin="880,1082" coordsize="5130,950">
                  <v:rect id="Rectangle 8" o:spid="_x0000_s1032" style="position:absolute;left:880;top:1082;width:2853;height:475;visibility:visible" strokeweight="1pt">
                    <v:textbox>
                      <w:txbxContent>
                        <w:p w:rsidR="00A11A4C" w:rsidRPr="00FC2845" w:rsidRDefault="00A11A4C" w:rsidP="00643F4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 w:rsidRPr="00FC2845">
                            <w:rPr>
                              <w:rFonts w:ascii="Comic Sans MS" w:hAnsi="Comic Sans MS" w:cs="Comic Sans MS"/>
                            </w:rPr>
                            <w:t>Binler Bölüğü :  345</w:t>
                          </w:r>
                        </w:p>
                      </w:txbxContent>
                    </v:textbox>
                  </v:rect>
                  <v:rect id="Rectangle 9" o:spid="_x0000_s1033" style="position:absolute;left:880;top:1557;width:2853;height:475;visibility:visible" strokeweight="1pt">
                    <v:textbox>
                      <w:txbxContent>
                        <w:p w:rsidR="00A11A4C" w:rsidRPr="00FC2845" w:rsidRDefault="00A11A4C" w:rsidP="00643F4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>Birler Bölüğü :   28</w:t>
                          </w:r>
                        </w:p>
                      </w:txbxContent>
                    </v:textbox>
                  </v:rect>
                  <v:rect id="Rectangle 10" o:spid="_x0000_s1034" style="position:absolute;left:3733;top:1082;width:2277;height:950;visibility:visible" strokeweight="2.25pt">
                    <v:textbox>
                      <w:txbxContent>
                        <w:p w:rsidR="00A11A4C" w:rsidRDefault="00A11A4C" w:rsidP="00643F4F"/>
                      </w:txbxContent>
                    </v:textbox>
                  </v:rect>
                </v:group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group id="Grup 44" o:spid="_x0000_s1035" style="position:absolute;margin-left:-2.2pt;margin-top:10.45pt;width:257.25pt;height:47.5pt;z-index:251660288" coordorigin="6988,1082" coordsize="5145,950">
                  <v:rect id="Rectangle 12" o:spid="_x0000_s1036" style="position:absolute;left:6988;top:1082;width:2853;height:475;visibility:visible" strokeweight="1pt">
                    <v:textbox>
                      <w:txbxContent>
                        <w:p w:rsidR="00A11A4C" w:rsidRPr="00FC2845" w:rsidRDefault="00A11A4C" w:rsidP="00643F4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 w:rsidRPr="00FC2845">
                            <w:rPr>
                              <w:rFonts w:ascii="Comic Sans MS" w:hAnsi="Comic Sans MS" w:cs="Comic Sans MS"/>
                            </w:rPr>
                            <w:t xml:space="preserve">Birler Bölüğü :  </w:t>
                          </w:r>
                          <w:r>
                            <w:rPr>
                              <w:rFonts w:ascii="Comic Sans MS" w:hAnsi="Comic Sans MS" w:cs="Comic Sans MS"/>
                            </w:rPr>
                            <w:t>690</w:t>
                          </w:r>
                        </w:p>
                      </w:txbxContent>
                    </v:textbox>
                  </v:rect>
                  <v:rect id="Rectangle 13" o:spid="_x0000_s1037" style="position:absolute;left:6988;top:1557;width:2853;height:475;visibility:visible" strokeweight="1pt">
                    <v:textbox>
                      <w:txbxContent>
                        <w:p w:rsidR="00A11A4C" w:rsidRPr="00FC2845" w:rsidRDefault="00A11A4C" w:rsidP="00643F4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>Bin</w:t>
                          </w:r>
                          <w:r w:rsidRPr="00FC2845">
                            <w:rPr>
                              <w:rFonts w:ascii="Comic Sans MS" w:hAnsi="Comic Sans MS" w:cs="Comic Sans MS"/>
                            </w:rPr>
                            <w:t xml:space="preserve">ler Bölüğü :  </w:t>
                          </w:r>
                          <w:r>
                            <w:rPr>
                              <w:rFonts w:ascii="Comic Sans MS" w:hAnsi="Comic Sans MS" w:cs="Comic Sans MS"/>
                            </w:rPr>
                            <w:t>45</w:t>
                          </w:r>
                        </w:p>
                      </w:txbxContent>
                    </v:textbox>
                  </v:rect>
                  <v:rect id="Rectangle 14" o:spid="_x0000_s1038" style="position:absolute;left:9841;top:1082;width:2292;height:950;visibility:visible" strokeweight="2.25pt">
                    <v:textbox>
                      <w:txbxContent>
                        <w:p w:rsidR="00A11A4C" w:rsidRDefault="00A11A4C" w:rsidP="00643F4F"/>
                      </w:txbxContent>
                    </v:textbox>
                  </v:rect>
                </v:group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b/>
                <w:bCs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13)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>Aşağıdaki sayıları en yakın onluk ve yüzlüğe yuvarlayınız.(10)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0A0"/>
            </w:tblPr>
            <w:tblGrid>
              <w:gridCol w:w="1304"/>
              <w:gridCol w:w="1925"/>
              <w:gridCol w:w="1978"/>
            </w:tblGrid>
            <w:tr w:rsidR="00A11A4C" w:rsidRPr="00212E87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pPr>
                    <w:rPr>
                      <w:color w:val="000080"/>
                    </w:rPr>
                  </w:pPr>
                  <w:r w:rsidRPr="00212E87">
                    <w:rPr>
                      <w:color w:val="000080"/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pPr>
                    <w:rPr>
                      <w:color w:val="000080"/>
                    </w:rPr>
                  </w:pPr>
                  <w:r w:rsidRPr="00212E87">
                    <w:rPr>
                      <w:color w:val="000080"/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pPr>
                    <w:rPr>
                      <w:color w:val="000080"/>
                    </w:rPr>
                  </w:pPr>
                  <w:r w:rsidRPr="00212E87">
                    <w:rPr>
                      <w:color w:val="000080"/>
                    </w:rPr>
                    <w:t>EN YAKIN YÜZLÜĞÜ</w:t>
                  </w:r>
                </w:p>
              </w:tc>
            </w:tr>
            <w:tr w:rsidR="00A11A4C" w:rsidRPr="00212E87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r w:rsidRPr="00212E87"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</w:tr>
            <w:tr w:rsidR="00A11A4C" w:rsidRPr="00212E87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r w:rsidRPr="00212E87"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</w:tr>
            <w:tr w:rsidR="00A11A4C" w:rsidRPr="00212E87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r w:rsidRPr="00212E87"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</w:tr>
            <w:tr w:rsidR="00A11A4C" w:rsidRPr="00212E87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>
                  <w:r w:rsidRPr="00212E87"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1A4C" w:rsidRPr="00212E87" w:rsidRDefault="00A11A4C" w:rsidP="0041685E"/>
              </w:tc>
            </w:tr>
          </w:tbl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14)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Aşağıdaki sayıları sembol kullanarak 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küçükten büyüğe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doğru sıralayınız. 5) </w:t>
            </w:r>
          </w:p>
          <w:p w:rsidR="00A11A4C" w:rsidRPr="00212E87" w:rsidRDefault="00A11A4C" w:rsidP="00212E87">
            <w:pPr>
              <w:tabs>
                <w:tab w:val="left" w:pos="12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2E87">
              <w:rPr>
                <w:rFonts w:ascii="Arial" w:hAnsi="Arial" w:cs="Arial"/>
                <w:sz w:val="24"/>
                <w:szCs w:val="24"/>
              </w:rPr>
              <w:t>245 850 – 70 230 – 7899 – 274 006 – 245 799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5613" w:type="dxa"/>
          </w:tcPr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sz w:val="28"/>
                <w:szCs w:val="28"/>
                <w:lang w:eastAsia="tr-TR"/>
              </w:rPr>
              <w:t>6)</w:t>
            </w:r>
            <w:r w:rsidRPr="00212E87">
              <w:rPr>
                <w:rFonts w:ascii="Comic Sans MS" w:hAnsi="Comic Sans MS" w:cs="Comic Sans MS"/>
                <w:b/>
                <w:bCs/>
                <w:lang w:eastAsia="tr-TR"/>
              </w:rPr>
              <w:t>Aşağıdaki toplama işlemlerini yapınız.</w:t>
            </w:r>
            <w:r w:rsidRPr="00212E87">
              <w:rPr>
                <w:rFonts w:ascii="Comic Sans MS" w:hAnsi="Comic Sans MS" w:cs="Comic Sans MS"/>
                <w:lang w:eastAsia="tr-TR"/>
              </w:rPr>
              <w:t>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 98756</w:t>
            </w:r>
            <w:r w:rsidRPr="00212E87">
              <w:rPr>
                <w:rFonts w:ascii="Comic Sans MS" w:hAnsi="Comic Sans MS" w:cs="Comic Sans MS"/>
                <w:lang w:eastAsia="tr-TR"/>
              </w:rPr>
              <w:tab/>
              <w:t xml:space="preserve">       74908</w:t>
            </w:r>
            <w:r w:rsidRPr="00212E87">
              <w:rPr>
                <w:rFonts w:ascii="Comic Sans MS" w:hAnsi="Comic Sans MS" w:cs="Comic Sans MS"/>
                <w:lang w:eastAsia="tr-TR"/>
              </w:rPr>
              <w:tab/>
            </w:r>
            <w:r w:rsidRPr="00212E87">
              <w:rPr>
                <w:rFonts w:ascii="Comic Sans MS" w:hAnsi="Comic Sans MS" w:cs="Comic Sans MS"/>
                <w:lang w:eastAsia="tr-TR"/>
              </w:rPr>
              <w:tab/>
              <w:t>563875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u w:val="single"/>
                <w:lang w:eastAsia="tr-TR"/>
              </w:rPr>
              <w:t>+63169</w:t>
            </w:r>
            <w:r w:rsidRPr="00212E87">
              <w:rPr>
                <w:rFonts w:ascii="Comic Sans MS" w:hAnsi="Comic Sans MS" w:cs="Comic Sans MS"/>
                <w:lang w:eastAsia="tr-TR"/>
              </w:rPr>
              <w:tab/>
            </w:r>
            <w:r w:rsidRPr="00212E87">
              <w:rPr>
                <w:rFonts w:ascii="Comic Sans MS" w:hAnsi="Comic Sans MS" w:cs="Comic Sans MS"/>
                <w:u w:val="single"/>
                <w:lang w:eastAsia="tr-TR"/>
              </w:rPr>
              <w:t>+16894+237595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212E87">
              <w:rPr>
                <w:rFonts w:ascii="Comic Sans MS" w:hAnsi="Comic Sans MS" w:cs="Comic Sans MS"/>
                <w:lang w:eastAsia="tr-TR"/>
              </w:rPr>
              <w:t xml:space="preserve">              49523                  69008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u w:val="single"/>
                <w:lang w:eastAsia="tr-TR"/>
              </w:rPr>
            </w:pPr>
            <w:r w:rsidRPr="00212E87">
              <w:rPr>
                <w:rFonts w:ascii="Comic Sans MS" w:hAnsi="Comic Sans MS" w:cs="Comic Sans MS"/>
                <w:u w:val="single"/>
                <w:lang w:eastAsia="tr-TR"/>
              </w:rPr>
              <w:t>+17487+98994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u w:val="single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b/>
                <w:bCs/>
                <w:color w:val="000000"/>
                <w:sz w:val="24"/>
                <w:szCs w:val="24"/>
                <w:lang w:eastAsia="tr-TR"/>
              </w:rPr>
              <w:t>7)</w:t>
            </w: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Aşağıdaki sayının sayı değerlerini yazınız.(5)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 xml:space="preserve">4 56871                      </w:t>
            </w: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Sayı Değeri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Tuval 19" o:spid="_x0000_s1039" editas="canvas" style="position:absolute;margin-left:4.35pt;margin-top:-.4pt;width:145.3pt;height:111.85pt;z-index:251656192" coordsize="18453,1420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0" type="#_x0000_t75" style="position:absolute;width:18453;height:14204;visibility:visible">
                    <v:fill o:detectmouseclick="t"/>
                    <v:path o:connecttype="none"/>
                  </v:shape>
                  <v:line id="Line 9" o:spid="_x0000_s1041" style="position:absolute;visibility:visible" from="48,0" to="106,13766" o:connectortype="straight"/>
                  <v:line id="Line 10" o:spid="_x0000_s1042" style="position:absolute;visibility:visible" from="2334,0" to="2392,11480" o:connectortype="straight"/>
                  <v:line id="Line 11" o:spid="_x0000_s1043" style="position:absolute;visibility:visible" from="4620,0" to="4678,9193" o:connectortype="straight"/>
                  <v:line id="Line 12" o:spid="_x0000_s1044" style="position:absolute;visibility:visible" from="6906,0" to="6964,6907" o:connectortype="straight"/>
                  <v:line id="Line 13" o:spid="_x0000_s1045" style="position:absolute;visibility:visible" from="9192,0" to="9241,4620" o:connectortype="straight"/>
                  <v:line id="Line 14" o:spid="_x0000_s1046" style="position:absolute;visibility:visible" from="96,13766" to="18394,13766" o:connectortype="straight">
                    <v:stroke endarrow="block"/>
                  </v:line>
                  <v:line id="Line 15" o:spid="_x0000_s1047" style="position:absolute;visibility:visible" from="2382,11480" to="18394,11480" o:connectortype="straight">
                    <v:stroke endarrow="block"/>
                  </v:line>
                  <v:line id="Line 16" o:spid="_x0000_s1048" style="position:absolute;visibility:visible" from="4668,9193" to="18394,9193" o:connectortype="straight">
                    <v:stroke endarrow="block"/>
                  </v:line>
                  <v:line id="Line 17" o:spid="_x0000_s1049" style="position:absolute;visibility:visible" from="6955,6907" to="18394,6907" o:connectortype="straight">
                    <v:stroke endarrow="block"/>
                  </v:line>
                  <v:line id="Line 18" o:spid="_x0000_s1050" style="position:absolute;visibility:visible" from="9241,4620" to="18394,4620" o:connectortype="straight">
                    <v:stroke endarrow="block"/>
                  </v:line>
                  <v:line id="Line 19" o:spid="_x0000_s1051" style="position:absolute;visibility:visible" from="11478,2286" to="11488,2296" o:connectortype="straight"/>
                  <v:line id="Line 20" o:spid="_x0000_s1052" style="position:absolute;visibility:visible" from="11478,0" to="11478,2286" o:connectortype="straight"/>
                  <v:line id="Line 21" o:spid="_x0000_s1053" style="position:absolute;visibility:visible" from="11478,2286" to="18336,2286" o:connectortype="straight">
                    <v:stroke endarrow="block"/>
                  </v:line>
                </v:group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8)</w:t>
            </w: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Aşağıdaki sayının basamak  değerlerini yazınız.(5)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 xml:space="preserve">4 56871                      </w:t>
            </w:r>
            <w:r w:rsidRPr="00212E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Tuval 33" o:spid="_x0000_s1054" editas="canvas" style="position:absolute;margin-left:4.35pt;margin-top:-.4pt;width:145.3pt;height:111.85pt;z-index:251657216" coordsize="18453,14204">
                  <v:shape id="_x0000_s1055" type="#_x0000_t75" style="position:absolute;width:18453;height:14204;visibility:visible">
                    <v:fill o:detectmouseclick="t"/>
                    <v:path o:connecttype="none"/>
                  </v:shape>
                  <v:line id="Line 24" o:spid="_x0000_s1056" style="position:absolute;visibility:visible" from="48,0" to="106,13766" o:connectortype="straight"/>
                  <v:line id="Line 25" o:spid="_x0000_s1057" style="position:absolute;visibility:visible" from="2334,0" to="2392,11480" o:connectortype="straight"/>
                  <v:line id="Line 26" o:spid="_x0000_s1058" style="position:absolute;visibility:visible" from="4620,0" to="4678,9193" o:connectortype="straight"/>
                  <v:line id="Line 27" o:spid="_x0000_s1059" style="position:absolute;visibility:visible" from="6906,0" to="6964,6907" o:connectortype="straight"/>
                  <v:line id="Line 28" o:spid="_x0000_s1060" style="position:absolute;visibility:visible" from="9192,0" to="9241,4620" o:connectortype="straight"/>
                  <v:line id="Line 29" o:spid="_x0000_s1061" style="position:absolute;visibility:visible" from="96,13766" to="18394,13766" o:connectortype="straight">
                    <v:stroke endarrow="block"/>
                  </v:line>
                  <v:line id="Line 30" o:spid="_x0000_s1062" style="position:absolute;visibility:visible" from="2382,11480" to="18394,11480" o:connectortype="straight">
                    <v:stroke endarrow="block"/>
                  </v:line>
                  <v:line id="Line 31" o:spid="_x0000_s1063" style="position:absolute;visibility:visible" from="4668,9193" to="18394,9193" o:connectortype="straight">
                    <v:stroke endarrow="block"/>
                  </v:line>
                  <v:line id="Line 32" o:spid="_x0000_s1064" style="position:absolute;visibility:visible" from="6955,6907" to="18394,6907" o:connectortype="straight">
                    <v:stroke endarrow="block"/>
                  </v:line>
                  <v:line id="Line 33" o:spid="_x0000_s1065" style="position:absolute;visibility:visible" from="9241,4620" to="18394,4620" o:connectortype="straight">
                    <v:stroke endarrow="block"/>
                  </v:line>
                  <v:line id="Line 34" o:spid="_x0000_s1066" style="position:absolute;visibility:visible" from="11478,2286" to="11488,2296" o:connectortype="straight"/>
                  <v:line id="Line 35" o:spid="_x0000_s1067" style="position:absolute;visibility:visible" from="11478,0" to="11478,2286" o:connectortype="straight"/>
                  <v:line id="Line 36" o:spid="_x0000_s1068" style="position:absolute;visibility:visible" from="11478,2286" to="18336,2286" o:connectortype="straight">
                    <v:stroke endarrow="block"/>
                  </v:line>
                </v:group>
              </w:pic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34" o:spid="_x0000_s1069" type="#_x0000_t88" style="position:absolute;margin-left:115.9pt;margin-top:39.35pt;width:54pt;height:106.8pt;z-index:251658240;visibility:visible" adj="1623"/>
              </w:pict>
            </w: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9)</w:t>
            </w:r>
            <w:r w:rsidRPr="00212E87">
              <w:rPr>
                <w:rFonts w:ascii="Times New Roman" w:hAnsi="Times New Roman" w:cs="Times New Roman"/>
                <w:b/>
                <w:bCs/>
              </w:rPr>
              <w:t xml:space="preserve"> Aşağıda basamaklarında bulunan rakamların verildiği sayıyı yazınız.(5)</w:t>
            </w:r>
            <w:r w:rsidRPr="00212E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Yüzler basamağında: 7                                             Birler basamağında:                                                                On binler basamağında: 8</w:t>
            </w:r>
          </w:p>
          <w:p w:rsidR="00A11A4C" w:rsidRPr="00212E87" w:rsidRDefault="00A11A4C" w:rsidP="00212E87">
            <w:pPr>
              <w:tabs>
                <w:tab w:val="left" w:pos="40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12E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Onlar basamağında:               bu sayı:……………….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12E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Yüz binler basamağı: 6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212E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Binler basamağında: 1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b/>
                <w:bCs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15)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Aşağıda verilen toplama işleminde verilmeyeni bulunuz.(10) 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tbl>
            <w:tblPr>
              <w:tblW w:w="5387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35"/>
              <w:gridCol w:w="2852"/>
            </w:tblGrid>
            <w:tr w:rsidR="00A11A4C" w:rsidRPr="00212E87">
              <w:trPr>
                <w:trHeight w:val="1766"/>
              </w:trPr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2A3B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38" o:spid="_x0000_s1070" type="#_x0000_t32" style="position:absolute;margin-left:5.25pt;margin-top:17.55pt;width:55.2pt;height:.95pt;z-index:251661312;visibility:visible"/>
                    </w:pict>
                  </w:r>
                  <w:r w:rsidRPr="00212E87">
                    <w:rPr>
                      <w:sz w:val="32"/>
                      <w:szCs w:val="32"/>
                    </w:rPr>
                    <w:t xml:space="preserve">  + C1D8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6205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12E87">
                    <w:rPr>
                      <w:sz w:val="32"/>
                      <w:szCs w:val="32"/>
                    </w:rPr>
                    <w:t>A:     B:    C:     D: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   12A0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      B14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Düz Ok Bağlayıcısı 37" o:spid="_x0000_s1071" type="#_x0000_t32" style="position:absolute;margin-left:17.85pt;margin-top:18.2pt;width:55.2pt;height:.95pt;z-index:251662336;visibility:visible"/>
                    </w:pict>
                  </w:r>
                  <w:r w:rsidRPr="00212E87">
                    <w:rPr>
                      <w:sz w:val="32"/>
                      <w:szCs w:val="32"/>
                    </w:rPr>
                    <w:t xml:space="preserve">     +      8C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    2106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>A:     B:     C:       D:</w:t>
                  </w:r>
                </w:p>
              </w:tc>
            </w:tr>
            <w:tr w:rsidR="00A11A4C" w:rsidRPr="00212E87">
              <w:trPr>
                <w:trHeight w:val="2099"/>
              </w:trPr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2521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+ ……….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Düz Ok Bağlayıcısı 36" o:spid="_x0000_s1072" type="#_x0000_t32" style="position:absolute;margin-left:2.65pt;margin-top:1.5pt;width:55.2pt;height:.95pt;z-index:251663360;visibility:visible"/>
                    </w:pict>
                  </w:r>
                  <w:r w:rsidRPr="00212E87">
                    <w:rPr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>………..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      105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Düz Ok Bağlayıcısı 35" o:spid="_x0000_s1073" type="#_x0000_t32" style="position:absolute;margin-left:17.85pt;margin-top:16.4pt;width:55.2pt;height:.95pt;z-index:251664384;visibility:visible"/>
                    </w:pict>
                  </w:r>
                  <w:r w:rsidRPr="00212E87">
                    <w:rPr>
                      <w:sz w:val="32"/>
                      <w:szCs w:val="32"/>
                    </w:rPr>
                    <w:t xml:space="preserve">    +   4809</w:t>
                  </w:r>
                </w:p>
                <w:p w:rsidR="00A11A4C" w:rsidRPr="00212E87" w:rsidRDefault="00A11A4C" w:rsidP="00212E87">
                  <w:pPr>
                    <w:pStyle w:val="ListParagraph"/>
                    <w:spacing w:after="0" w:line="240" w:lineRule="auto"/>
                    <w:ind w:left="0"/>
                    <w:rPr>
                      <w:sz w:val="32"/>
                      <w:szCs w:val="32"/>
                    </w:rPr>
                  </w:pPr>
                  <w:r w:rsidRPr="00212E87">
                    <w:rPr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16)</w:t>
            </w:r>
            <w:r w:rsidRPr="00212E87">
              <w:rPr>
                <w:rFonts w:ascii="Arial" w:hAnsi="Arial" w:cs="Arial"/>
                <w:b/>
                <w:bCs/>
                <w:sz w:val="24"/>
                <w:szCs w:val="24"/>
              </w:rPr>
              <w:t>26, 28, 30, 32, 34” ardışık çift sayılarını kısa yoldan toplayınız. (5p)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17)</w:t>
            </w:r>
            <w:r w:rsidRPr="00212E87">
              <w:rPr>
                <w:rFonts w:ascii="Comic Sans MS" w:hAnsi="Comic Sans MS" w:cs="Comic Sans MS"/>
                <w:b/>
                <w:bCs/>
              </w:rPr>
              <w:t>‘’27, 29, 31, 33 ” ardışık tek sayılarını kısa yoldan toplayınız(5p)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18)</w:t>
            </w:r>
            <w:r w:rsidRPr="00212E87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 w:rsidRPr="00212E87">
              <w:rPr>
                <w:rFonts w:ascii="Verdana" w:hAnsi="Verdana" w:cs="Verdana"/>
                <w:color w:val="000000"/>
                <w:sz w:val="20"/>
                <w:szCs w:val="20"/>
              </w:rPr>
              <w:t>.(</w:t>
            </w:r>
            <w:r w:rsidRPr="00212E87"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5p</w:t>
            </w:r>
            <w:r w:rsidRPr="00212E87"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2E87">
              <w:rPr>
                <w:rFonts w:ascii="Verdana" w:hAnsi="Verdana" w:cs="Verdana"/>
                <w:color w:val="000000"/>
                <w:sz w:val="20"/>
                <w:szCs w:val="20"/>
              </w:rPr>
              <w:br/>
            </w:r>
            <w:r w:rsidRPr="00212E87"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a)</w:t>
            </w:r>
            <w:r w:rsidRPr="00212E87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?   </w:t>
            </w:r>
            <w:r w:rsidRPr="00212E87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2E87"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b)</w:t>
            </w:r>
            <w:r w:rsidRPr="00212E87">
              <w:rPr>
                <w:rFonts w:ascii="Arial" w:hAnsi="Arial" w:cs="Arial"/>
                <w:color w:val="000000"/>
                <w:sz w:val="24"/>
                <w:szCs w:val="24"/>
              </w:rPr>
              <w:t xml:space="preserve">4   -  9 -  14  -  19 -  ? - ? </w:t>
            </w: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</w:p>
          <w:p w:rsidR="00A11A4C" w:rsidRPr="00212E87" w:rsidRDefault="00A11A4C" w:rsidP="00212E87">
            <w:pPr>
              <w:spacing w:after="0" w:line="240" w:lineRule="auto"/>
              <w:rPr>
                <w:rFonts w:ascii="Rockwell Extra Bold" w:hAnsi="Rockwell Extra Bold" w:cs="Rockwell Extra Bold"/>
                <w:sz w:val="24"/>
                <w:szCs w:val="24"/>
              </w:rPr>
            </w:pPr>
            <w:bookmarkStart w:id="0" w:name="_GoBack"/>
            <w:bookmarkEnd w:id="0"/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BA</w:t>
            </w:r>
            <w:r w:rsidRPr="00212E87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212E87">
              <w:rPr>
                <w:rFonts w:ascii="Rockwell Extra Bold" w:hAnsi="Rockwell Extra Bold" w:cs="Rockwell Extra Bold"/>
                <w:sz w:val="24"/>
                <w:szCs w:val="24"/>
              </w:rPr>
              <w:t>ARILAR</w:t>
            </w:r>
            <w:r>
              <w:rPr>
                <w:rFonts w:ascii="Rockwell Extra Bold" w:hAnsi="Rockwell Extra Bold" w:cs="Rockwell Extra Bold"/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Hyperlink"/>
                  <w:rFonts w:ascii="Verdana" w:hAnsi="Verdana" w:cs="Verdana"/>
                  <w:b/>
                  <w:bCs/>
                  <w:sz w:val="18"/>
                  <w:szCs w:val="18"/>
                </w:rPr>
                <w:t>www.sorubak.com</w:t>
              </w:r>
            </w:hyperlink>
          </w:p>
        </w:tc>
      </w:tr>
    </w:tbl>
    <w:p w:rsidR="00A11A4C" w:rsidRDefault="00A11A4C"/>
    <w:sectPr w:rsidR="00A11A4C" w:rsidSect="006871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A4C" w:rsidRDefault="00A11A4C" w:rsidP="00474481">
      <w:pPr>
        <w:spacing w:after="0" w:line="240" w:lineRule="auto"/>
      </w:pPr>
      <w:r>
        <w:separator/>
      </w:r>
    </w:p>
  </w:endnote>
  <w:endnote w:type="continuationSeparator" w:id="1">
    <w:p w:rsidR="00A11A4C" w:rsidRDefault="00A11A4C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A4C" w:rsidRDefault="00A11A4C" w:rsidP="00474481">
      <w:pPr>
        <w:spacing w:after="0" w:line="240" w:lineRule="auto"/>
      </w:pPr>
      <w:r>
        <w:separator/>
      </w:r>
    </w:p>
  </w:footnote>
  <w:footnote w:type="continuationSeparator" w:id="1">
    <w:p w:rsidR="00A11A4C" w:rsidRDefault="00A11A4C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A4C" w:rsidRDefault="00A11A4C">
    <w:pPr>
      <w:pStyle w:val="Header"/>
      <w:rPr>
        <w:rFonts w:ascii="Rockwell Extra Bold" w:hAnsi="Rockwell Extra Bold" w:cs="Rockwell Extra Bold"/>
        <w:sz w:val="24"/>
        <w:szCs w:val="24"/>
      </w:rPr>
    </w:pPr>
    <w:r w:rsidRPr="00474481">
      <w:rPr>
        <w:rFonts w:ascii="Rockwell Extra Bold" w:hAnsi="Rockwell Extra Bold" w:cs="Rockwell Extra Bold"/>
        <w:sz w:val="24"/>
        <w:szCs w:val="24"/>
      </w:rPr>
      <w:t xml:space="preserve">ÖZEL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 w:cs="Rockwell Extra Bold"/>
        <w:sz w:val="24"/>
        <w:szCs w:val="24"/>
      </w:rPr>
      <w:t xml:space="preserve">DARE 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 w:cs="Rockwell Extra Bold"/>
        <w:sz w:val="24"/>
        <w:szCs w:val="24"/>
      </w:rPr>
      <w:t>LKOKULU 4-D SINIFI MATEMAT</w:t>
    </w:r>
    <w:r w:rsidRPr="00474481">
      <w:rPr>
        <w:rFonts w:ascii="Times New Roman" w:hAnsi="Times New Roman" w:cs="Times New Roman"/>
        <w:sz w:val="24"/>
        <w:szCs w:val="24"/>
      </w:rPr>
      <w:t>İ</w:t>
    </w:r>
    <w:r w:rsidRPr="00474481">
      <w:rPr>
        <w:rFonts w:ascii="Rockwell Extra Bold" w:hAnsi="Rockwell Extra Bold" w:cs="Rockwell Extra Bold"/>
        <w:sz w:val="24"/>
        <w:szCs w:val="24"/>
      </w:rPr>
      <w:t>K 1.DÖNEM 1.SINAVI</w:t>
    </w:r>
  </w:p>
  <w:p w:rsidR="00A11A4C" w:rsidRPr="00474481" w:rsidRDefault="00A11A4C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Rockwell Extra Bold" w:hAnsi="Rockwell Extra Bold" w:cs="Rockwell Extra Bold"/>
        <w:sz w:val="24"/>
        <w:szCs w:val="24"/>
      </w:rPr>
      <w:t>ADI:                                                      SOYADI:                                          A K</w:t>
    </w:r>
    <w:r>
      <w:rPr>
        <w:rFonts w:ascii="Times New Roman" w:hAnsi="Times New Roman" w:cs="Times New Roman"/>
        <w:sz w:val="24"/>
        <w:szCs w:val="24"/>
      </w:rPr>
      <w:t>İTAPÇIĞI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E69"/>
    <w:rsid w:val="00212E87"/>
    <w:rsid w:val="00315E69"/>
    <w:rsid w:val="003F52FD"/>
    <w:rsid w:val="0041685E"/>
    <w:rsid w:val="00474481"/>
    <w:rsid w:val="006044D2"/>
    <w:rsid w:val="00643F4F"/>
    <w:rsid w:val="006871F1"/>
    <w:rsid w:val="007214F2"/>
    <w:rsid w:val="007E44C6"/>
    <w:rsid w:val="008240E2"/>
    <w:rsid w:val="009661C3"/>
    <w:rsid w:val="00A11A4C"/>
    <w:rsid w:val="00AB56FF"/>
    <w:rsid w:val="00AE04A6"/>
    <w:rsid w:val="00CE7F77"/>
    <w:rsid w:val="00E0654C"/>
    <w:rsid w:val="00E372DA"/>
    <w:rsid w:val="00FC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4481"/>
  </w:style>
  <w:style w:type="paragraph" w:styleId="Footer">
    <w:name w:val="footer"/>
    <w:basedOn w:val="Normal"/>
    <w:link w:val="FooterChar"/>
    <w:uiPriority w:val="99"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74481"/>
  </w:style>
  <w:style w:type="table" w:styleId="TableGrid">
    <w:name w:val="Table Grid"/>
    <w:basedOn w:val="TableNormal"/>
    <w:uiPriority w:val="99"/>
    <w:rsid w:val="00E065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61C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14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24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471</Words>
  <Characters>2686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8</cp:revision>
  <dcterms:created xsi:type="dcterms:W3CDTF">2013-10-27T12:45:00Z</dcterms:created>
  <dcterms:modified xsi:type="dcterms:W3CDTF">2013-10-29T18:43:00Z</dcterms:modified>
</cp:coreProperties>
</file>